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0DE4B" w14:textId="77777777" w:rsidR="001129A9" w:rsidRDefault="001129A9" w:rsidP="001129A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SWAYN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6C5CD86E" w14:textId="77777777" w:rsidR="001129A9" w:rsidRDefault="001129A9" w:rsidP="001129A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40E7F776" w14:textId="77777777" w:rsidR="001129A9" w:rsidRDefault="001129A9" w:rsidP="001129A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E0D3B51" w14:textId="77777777" w:rsidR="001129A9" w:rsidRDefault="001129A9" w:rsidP="001129A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CA956E8" w14:textId="77777777" w:rsidR="001129A9" w:rsidRDefault="001129A9" w:rsidP="001129A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Wales under the command of Sir Rustin de Villeneuve(q.v.).</w:t>
      </w:r>
    </w:p>
    <w:p w14:paraId="0778033D" w14:textId="77777777" w:rsidR="001129A9" w:rsidRDefault="001129A9" w:rsidP="001129A9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C47/2/49/19, m1,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2220DF81" w14:textId="77777777" w:rsidR="001129A9" w:rsidRDefault="001129A9" w:rsidP="001129A9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622B0F02" w14:textId="77777777" w:rsidR="001129A9" w:rsidRDefault="001129A9" w:rsidP="001129A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8EBB3F1" w14:textId="77777777" w:rsidR="001129A9" w:rsidRDefault="001129A9" w:rsidP="001129A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562F3D2" w14:textId="77777777" w:rsidR="001129A9" w:rsidRDefault="001129A9" w:rsidP="001129A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11 January 2023</w:t>
      </w:r>
    </w:p>
    <w:p w14:paraId="38B80BD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78789" w14:textId="77777777" w:rsidR="001129A9" w:rsidRDefault="001129A9" w:rsidP="009139A6">
      <w:r>
        <w:separator/>
      </w:r>
    </w:p>
  </w:endnote>
  <w:endnote w:type="continuationSeparator" w:id="0">
    <w:p w14:paraId="1AC59EF9" w14:textId="77777777" w:rsidR="001129A9" w:rsidRDefault="001129A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FFED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C86B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EF3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ADA2D" w14:textId="77777777" w:rsidR="001129A9" w:rsidRDefault="001129A9" w:rsidP="009139A6">
      <w:r>
        <w:separator/>
      </w:r>
    </w:p>
  </w:footnote>
  <w:footnote w:type="continuationSeparator" w:id="0">
    <w:p w14:paraId="222526CF" w14:textId="77777777" w:rsidR="001129A9" w:rsidRDefault="001129A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A6E6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3CC9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FBC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9A9"/>
    <w:rsid w:val="000666E0"/>
    <w:rsid w:val="001129A9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ED4CD"/>
  <w15:chartTrackingRefBased/>
  <w15:docId w15:val="{F08B5BA3-7173-4981-BD0C-DBF543C1A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2023-02-26T21:36:00Z</dcterms:created>
  <dcterms:modified xsi:type="dcterms:W3CDTF">2023-02-26T21:37:00Z</dcterms:modified>
</cp:coreProperties>
</file>